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1"/>
        <w:gridCol w:w="770"/>
        <w:gridCol w:w="114"/>
        <w:gridCol w:w="1884"/>
        <w:gridCol w:w="1366"/>
        <w:gridCol w:w="706"/>
        <w:gridCol w:w="801"/>
        <w:gridCol w:w="3049"/>
      </w:tblGrid>
      <w:tr w:rsidR="00E6310C" w:rsidRPr="002C2F1B" w:rsidTr="00076F4D">
        <w:tc>
          <w:tcPr>
            <w:tcW w:w="2835" w:type="dxa"/>
            <w:gridSpan w:val="3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</w:rPr>
              <w:t xml:space="preserve"> </w:t>
            </w:r>
            <w:r w:rsidRPr="002C2F1B">
              <w:rPr>
                <w:rFonts w:ascii="Times New Roman" w:hAnsi="Times New Roman"/>
                <w:b/>
                <w:lang w:val="en-US"/>
              </w:rPr>
              <w:t>Subject</w:t>
            </w:r>
            <w:r w:rsidRPr="002C2F1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884" w:type="dxa"/>
          </w:tcPr>
          <w:p w:rsidR="00E6310C" w:rsidRPr="00154B32" w:rsidRDefault="00E6310C" w:rsidP="00154B32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Teacher:</w:t>
            </w:r>
          </w:p>
        </w:tc>
        <w:tc>
          <w:tcPr>
            <w:tcW w:w="1366" w:type="dxa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Term</w:t>
            </w:r>
            <w:r w:rsidRPr="002C2F1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507" w:type="dxa"/>
            <w:gridSpan w:val="2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Date</w:t>
            </w:r>
            <w:r w:rsidRPr="002C2F1B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049" w:type="dxa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Form</w:t>
            </w:r>
            <w:r w:rsidRPr="002C2F1B">
              <w:rPr>
                <w:rFonts w:ascii="Times New Roman" w:hAnsi="Times New Roman"/>
                <w:b/>
              </w:rPr>
              <w:t>:</w:t>
            </w:r>
          </w:p>
        </w:tc>
      </w:tr>
      <w:tr w:rsidR="00E6310C" w:rsidRPr="00154B32" w:rsidTr="00076F4D">
        <w:tc>
          <w:tcPr>
            <w:tcW w:w="2835" w:type="dxa"/>
            <w:gridSpan w:val="3"/>
          </w:tcPr>
          <w:p w:rsidR="00E6310C" w:rsidRDefault="00E6310C">
            <w:pPr>
              <w:pStyle w:val="Standard0"/>
            </w:pPr>
            <w:r w:rsidRPr="002C2F1B">
              <w:rPr>
                <w:lang w:val="en-US"/>
              </w:rPr>
              <w:t xml:space="preserve">English </w:t>
            </w:r>
          </w:p>
        </w:tc>
        <w:tc>
          <w:tcPr>
            <w:tcW w:w="1884" w:type="dxa"/>
          </w:tcPr>
          <w:p w:rsidR="00E6310C" w:rsidRPr="00154B32" w:rsidRDefault="00E6310C" w:rsidP="00154B32">
            <w:pPr>
              <w:pStyle w:val="Standard0"/>
            </w:pPr>
            <w:r>
              <w:t>Дибелова</w:t>
            </w:r>
            <w:r w:rsidRPr="00154B32">
              <w:rPr>
                <w:lang w:val="en-US"/>
              </w:rPr>
              <w:t xml:space="preserve"> </w:t>
            </w:r>
            <w:r>
              <w:t>С</w:t>
            </w:r>
            <w:r w:rsidRPr="00154B32">
              <w:rPr>
                <w:lang w:val="en-US"/>
              </w:rPr>
              <w:t xml:space="preserve">. </w:t>
            </w:r>
            <w:r>
              <w:t>И.</w:t>
            </w:r>
          </w:p>
        </w:tc>
        <w:tc>
          <w:tcPr>
            <w:tcW w:w="1366" w:type="dxa"/>
          </w:tcPr>
          <w:p w:rsidR="00E6310C" w:rsidRPr="00154B32" w:rsidRDefault="00E6310C">
            <w:pPr>
              <w:pStyle w:val="Standard0"/>
              <w:rPr>
                <w:lang w:val="en-US"/>
              </w:rPr>
            </w:pPr>
            <w:r w:rsidRPr="00154B32">
              <w:rPr>
                <w:lang w:val="en-US"/>
              </w:rPr>
              <w:t>4</w:t>
            </w:r>
          </w:p>
        </w:tc>
        <w:tc>
          <w:tcPr>
            <w:tcW w:w="1507" w:type="dxa"/>
            <w:gridSpan w:val="2"/>
          </w:tcPr>
          <w:p w:rsidR="00E6310C" w:rsidRPr="002C2F1B" w:rsidRDefault="00E6310C" w:rsidP="000C5198">
            <w:pPr>
              <w:pStyle w:val="Standard0"/>
              <w:rPr>
                <w:lang w:val="en-US"/>
              </w:rPr>
            </w:pPr>
            <w:r w:rsidRPr="00154B32">
              <w:rPr>
                <w:lang w:val="en-US"/>
              </w:rPr>
              <w:t>23</w:t>
            </w:r>
            <w:r w:rsidRPr="002C2F1B">
              <w:rPr>
                <w:lang w:val="en-US"/>
              </w:rPr>
              <w:t>.04.201</w:t>
            </w:r>
            <w:r w:rsidRPr="00154B32">
              <w:rPr>
                <w:lang w:val="en-US"/>
              </w:rPr>
              <w:t>6</w:t>
            </w:r>
            <w:r w:rsidRPr="002C2F1B">
              <w:rPr>
                <w:lang w:val="en-US"/>
              </w:rPr>
              <w:t xml:space="preserve"> </w:t>
            </w:r>
          </w:p>
        </w:tc>
        <w:tc>
          <w:tcPr>
            <w:tcW w:w="3049" w:type="dxa"/>
          </w:tcPr>
          <w:p w:rsidR="00E6310C" w:rsidRPr="002C2F1B" w:rsidRDefault="00E6310C" w:rsidP="00147766">
            <w:pPr>
              <w:pStyle w:val="Standard0"/>
              <w:rPr>
                <w:lang w:val="kk-KZ"/>
              </w:rPr>
            </w:pPr>
            <w:r w:rsidRPr="00154B32">
              <w:rPr>
                <w:lang w:val="en-US"/>
              </w:rPr>
              <w:t>3</w:t>
            </w:r>
            <w:r w:rsidRPr="002C2F1B">
              <w:rPr>
                <w:lang w:val="en-US"/>
              </w:rPr>
              <w:t xml:space="preserve"> «</w:t>
            </w:r>
            <w:r w:rsidRPr="002C2F1B">
              <w:rPr>
                <w:lang w:val="kk-KZ"/>
              </w:rPr>
              <w:t>а</w:t>
            </w:r>
            <w:r w:rsidRPr="002C2F1B">
              <w:rPr>
                <w:lang w:val="en-US"/>
              </w:rPr>
              <w:t xml:space="preserve">» </w:t>
            </w:r>
          </w:p>
        </w:tc>
      </w:tr>
      <w:tr w:rsidR="00E6310C" w:rsidRPr="00154B32" w:rsidTr="00076F4D">
        <w:tc>
          <w:tcPr>
            <w:tcW w:w="10641" w:type="dxa"/>
            <w:gridSpan w:val="8"/>
          </w:tcPr>
          <w:p w:rsidR="00E6310C" w:rsidRPr="002C2F1B" w:rsidRDefault="00E6310C">
            <w:pPr>
              <w:pStyle w:val="Standard0"/>
              <w:rPr>
                <w:lang w:val="en-US"/>
              </w:rPr>
            </w:pPr>
            <w:r w:rsidRPr="002C2F1B">
              <w:rPr>
                <w:lang w:val="en-US"/>
              </w:rPr>
              <w:t xml:space="preserve">Theme: </w:t>
            </w:r>
          </w:p>
          <w:p w:rsidR="00E6310C" w:rsidRPr="002C2F1B" w:rsidRDefault="00E6310C" w:rsidP="000C5198">
            <w:pPr>
              <w:pStyle w:val="Standard0"/>
              <w:rPr>
                <w:rFonts w:cs="Times New Roman"/>
                <w:lang w:val="en-US"/>
              </w:rPr>
            </w:pPr>
            <w:r w:rsidRPr="002C2F1B">
              <w:rPr>
                <w:rFonts w:cs="Times New Roman"/>
                <w:lang w:val="en-US"/>
              </w:rPr>
              <w:t xml:space="preserve"> “G</w:t>
            </w:r>
            <w:r w:rsidRPr="002C2F1B">
              <w:rPr>
                <w:lang w:val="en-US"/>
              </w:rPr>
              <w:t>ames in the playground and in the sports ground”</w:t>
            </w:r>
          </w:p>
        </w:tc>
      </w:tr>
      <w:tr w:rsidR="00E6310C" w:rsidRPr="00154B32" w:rsidTr="00076F4D">
        <w:trPr>
          <w:trHeight w:val="1205"/>
        </w:trPr>
        <w:tc>
          <w:tcPr>
            <w:tcW w:w="10641" w:type="dxa"/>
            <w:gridSpan w:val="8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Resources:</w:t>
            </w:r>
          </w:p>
          <w:p w:rsidR="00E6310C" w:rsidRPr="002C2F1B" w:rsidRDefault="00E6310C">
            <w:pPr>
              <w:pStyle w:val="Standard0"/>
              <w:rPr>
                <w:lang w:val="en-US"/>
              </w:rPr>
            </w:pPr>
            <w:r w:rsidRPr="002C2F1B">
              <w:rPr>
                <w:lang w:val="en-US"/>
              </w:rPr>
              <w:t>English 2 I.N.Vereshchagina; N.V.Uvarova</w:t>
            </w:r>
          </w:p>
          <w:p w:rsidR="00E6310C" w:rsidRPr="002C2F1B" w:rsidRDefault="00E6310C" w:rsidP="002C2F1B">
            <w:pPr>
              <w:pStyle w:val="Standard0"/>
              <w:spacing w:line="276" w:lineRule="auto"/>
              <w:ind w:left="720"/>
              <w:rPr>
                <w:rFonts w:cs="Times New Roman"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sz w:val="22"/>
                <w:szCs w:val="22"/>
                <w:lang w:val="en-US"/>
              </w:rPr>
              <w:t>1.Cards, pictures, photos, wallpapers and flashcards</w:t>
            </w:r>
          </w:p>
        </w:tc>
      </w:tr>
      <w:tr w:rsidR="00E6310C" w:rsidRPr="00154B32" w:rsidTr="00076F4D">
        <w:tc>
          <w:tcPr>
            <w:tcW w:w="10641" w:type="dxa"/>
            <w:gridSpan w:val="8"/>
          </w:tcPr>
          <w:p w:rsidR="00E6310C" w:rsidRPr="002C2F1B" w:rsidRDefault="00E6310C" w:rsidP="002C2F1B">
            <w:pPr>
              <w:pStyle w:val="Standard0"/>
              <w:spacing w:line="276" w:lineRule="auto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b/>
                <w:sz w:val="22"/>
                <w:szCs w:val="22"/>
                <w:lang w:val="en-US"/>
              </w:rPr>
              <w:t xml:space="preserve">Aims: </w:t>
            </w:r>
          </w:p>
          <w:p w:rsidR="00E6310C" w:rsidRPr="002C2F1B" w:rsidRDefault="00E6310C" w:rsidP="002C2F1B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2C2F1B">
              <w:rPr>
                <w:rFonts w:ascii="Times New Roman" w:hAnsi="Times New Roman"/>
                <w:lang w:val="en-US" w:eastAsia="en-US"/>
              </w:rPr>
              <w:t xml:space="preserve">1. </w:t>
            </w:r>
            <w:r w:rsidRPr="002C2F1B">
              <w:rPr>
                <w:rFonts w:ascii="Times New Roman" w:hAnsi="Times New Roman"/>
                <w:i/>
                <w:u w:val="single"/>
                <w:lang w:val="en-US" w:eastAsia="en-US"/>
              </w:rPr>
              <w:t>Educational:</w:t>
            </w:r>
            <w:r w:rsidRPr="002C2F1B">
              <w:rPr>
                <w:rFonts w:ascii="Times New Roman" w:hAnsi="Times New Roman"/>
                <w:lang w:val="en-US" w:eastAsia="en-US"/>
              </w:rPr>
              <w:t xml:space="preserve">  know the names of the games and use them fluently and accurately in oral speech; </w:t>
            </w:r>
          </w:p>
          <w:p w:rsidR="00E6310C" w:rsidRPr="002C2F1B" w:rsidRDefault="00E6310C" w:rsidP="002C2F1B">
            <w:pPr>
              <w:spacing w:after="0" w:line="240" w:lineRule="auto"/>
              <w:jc w:val="both"/>
              <w:rPr>
                <w:rStyle w:val="Standard"/>
                <w:lang w:val="en-US"/>
              </w:rPr>
            </w:pPr>
            <w:r w:rsidRPr="002C2F1B">
              <w:rPr>
                <w:rFonts w:ascii="Times New Roman" w:hAnsi="Times New Roman"/>
                <w:lang w:val="en-US" w:eastAsia="en-US"/>
              </w:rPr>
              <w:t xml:space="preserve">2. </w:t>
            </w:r>
            <w:r w:rsidRPr="002C2F1B">
              <w:rPr>
                <w:rFonts w:ascii="Times New Roman" w:hAnsi="Times New Roman"/>
                <w:i/>
                <w:u w:val="single"/>
                <w:lang w:val="en-US" w:eastAsia="en-US"/>
              </w:rPr>
              <w:t>Developing:</w:t>
            </w:r>
            <w:r w:rsidRPr="002C2F1B">
              <w:rPr>
                <w:rStyle w:val="Standard"/>
                <w:lang w:val="en-US"/>
              </w:rPr>
              <w:t xml:space="preserve">  develop logical, and critical thinking, and intellectual abilities:</w:t>
            </w:r>
          </w:p>
          <w:p w:rsidR="00E6310C" w:rsidRPr="002C2F1B" w:rsidRDefault="00E6310C" w:rsidP="002C2F1B">
            <w:pPr>
              <w:spacing w:after="0"/>
              <w:jc w:val="both"/>
              <w:rPr>
                <w:lang w:val="en-US" w:eastAsia="en-US"/>
              </w:rPr>
            </w:pPr>
            <w:r w:rsidRPr="002C2F1B">
              <w:rPr>
                <w:rStyle w:val="Standard"/>
                <w:lang w:val="en-US"/>
              </w:rPr>
              <w:t xml:space="preserve">3. </w:t>
            </w:r>
            <w:r w:rsidRPr="002C2F1B">
              <w:rPr>
                <w:rFonts w:ascii="Times New Roman" w:hAnsi="Times New Roman"/>
                <w:i/>
                <w:u w:val="single"/>
                <w:lang w:val="en-US" w:eastAsia="en-US"/>
              </w:rPr>
              <w:t>Educative</w:t>
            </w:r>
            <w:r w:rsidRPr="002C2F1B">
              <w:rPr>
                <w:rFonts w:ascii="Times New Roman" w:hAnsi="Times New Roman"/>
                <w:lang w:val="en-US" w:eastAsia="en-US"/>
              </w:rPr>
              <w:t>: acquire a habit to work individually, in pairs and in groups.</w:t>
            </w:r>
          </w:p>
        </w:tc>
      </w:tr>
      <w:tr w:rsidR="00E6310C" w:rsidRPr="00154B32" w:rsidTr="00076F4D">
        <w:tc>
          <w:tcPr>
            <w:tcW w:w="10641" w:type="dxa"/>
            <w:gridSpan w:val="8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 xml:space="preserve">Learning outcome: </w:t>
            </w:r>
          </w:p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  <w:lang w:val="en-US"/>
              </w:rPr>
              <w:t>Students</w:t>
            </w:r>
          </w:p>
          <w:p w:rsidR="00E6310C" w:rsidRPr="002C2F1B" w:rsidRDefault="00E6310C" w:rsidP="002C2F1B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sz w:val="22"/>
                <w:szCs w:val="22"/>
                <w:lang w:val="en-US"/>
              </w:rPr>
              <w:t>1. know the words and grammar;</w:t>
            </w:r>
          </w:p>
          <w:p w:rsidR="00E6310C" w:rsidRPr="002C2F1B" w:rsidRDefault="00E6310C" w:rsidP="002C2F1B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sz w:val="22"/>
                <w:szCs w:val="22"/>
                <w:lang w:val="en-US"/>
              </w:rPr>
              <w:t>2. use them accurately and fluently;</w:t>
            </w:r>
          </w:p>
          <w:p w:rsidR="00E6310C" w:rsidRPr="002C2F1B" w:rsidRDefault="00E6310C" w:rsidP="002C2F1B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sz w:val="22"/>
                <w:szCs w:val="22"/>
                <w:lang w:val="en-US"/>
              </w:rPr>
              <w:t xml:space="preserve">3. know how to work individually and in pairs; </w:t>
            </w:r>
          </w:p>
          <w:p w:rsidR="00E6310C" w:rsidRPr="002C2F1B" w:rsidRDefault="00E6310C" w:rsidP="002C2F1B">
            <w:pPr>
              <w:pStyle w:val="Standard0"/>
              <w:spacing w:line="276" w:lineRule="auto"/>
              <w:rPr>
                <w:rFonts w:cs="Times New Roman"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sz w:val="22"/>
                <w:szCs w:val="22"/>
                <w:lang w:val="en-US"/>
              </w:rPr>
              <w:t>4. know how to work in groups</w:t>
            </w:r>
          </w:p>
        </w:tc>
      </w:tr>
      <w:tr w:rsidR="00E6310C" w:rsidRPr="00154B32" w:rsidTr="00076F4D">
        <w:tc>
          <w:tcPr>
            <w:tcW w:w="10641" w:type="dxa"/>
            <w:gridSpan w:val="8"/>
          </w:tcPr>
          <w:p w:rsidR="00E6310C" w:rsidRPr="002C2F1B" w:rsidRDefault="00E6310C" w:rsidP="002C2F1B">
            <w:pPr>
              <w:pStyle w:val="Header"/>
              <w:spacing w:line="276" w:lineRule="auto"/>
              <w:rPr>
                <w:rFonts w:ascii="Times New Roman" w:hAnsi="Times New Roman"/>
                <w:b/>
                <w:lang w:val="en-US"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 xml:space="preserve">Core information:  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lang w:val="en-US" w:eastAsia="en-US"/>
              </w:rPr>
            </w:pPr>
            <w:r w:rsidRPr="002C2F1B">
              <w:rPr>
                <w:rFonts w:ascii="Times New Roman" w:hAnsi="Times New Roman"/>
                <w:lang w:val="en-US" w:eastAsia="en-US"/>
              </w:rPr>
              <w:t>Lexis, structures, grammar</w:t>
            </w:r>
          </w:p>
        </w:tc>
      </w:tr>
      <w:tr w:rsidR="00E6310C" w:rsidRPr="002C2F1B" w:rsidTr="00076F4D">
        <w:tc>
          <w:tcPr>
            <w:tcW w:w="10641" w:type="dxa"/>
            <w:gridSpan w:val="8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PLAN</w:t>
            </w:r>
            <w:r w:rsidRPr="002C2F1B">
              <w:rPr>
                <w:rFonts w:ascii="Times New Roman" w:hAnsi="Times New Roman"/>
                <w:b/>
              </w:rPr>
              <w:t>:</w:t>
            </w:r>
          </w:p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6310C" w:rsidRPr="002C2F1B" w:rsidTr="00076F4D">
        <w:tc>
          <w:tcPr>
            <w:tcW w:w="1951" w:type="dxa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C2F1B">
              <w:rPr>
                <w:rFonts w:ascii="Times New Roman" w:hAnsi="Times New Roman"/>
                <w:b/>
                <w:i/>
                <w:lang w:val="en-US"/>
              </w:rPr>
              <w:t>Stage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C2F1B">
              <w:rPr>
                <w:rFonts w:ascii="Times New Roman" w:hAnsi="Times New Roman"/>
                <w:b/>
                <w:i/>
                <w:lang w:val="en-US"/>
              </w:rPr>
              <w:t xml:space="preserve">Time </w:t>
            </w:r>
          </w:p>
        </w:tc>
        <w:tc>
          <w:tcPr>
            <w:tcW w:w="4070" w:type="dxa"/>
            <w:gridSpan w:val="4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C2F1B">
              <w:rPr>
                <w:rFonts w:ascii="Times New Roman" w:hAnsi="Times New Roman"/>
                <w:b/>
                <w:i/>
                <w:lang w:val="en-US"/>
              </w:rPr>
              <w:t>Teacher’s actions</w:t>
            </w:r>
          </w:p>
        </w:tc>
        <w:tc>
          <w:tcPr>
            <w:tcW w:w="3850" w:type="dxa"/>
            <w:gridSpan w:val="2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b/>
                <w:i/>
                <w:lang w:val="en-US"/>
              </w:rPr>
            </w:pPr>
            <w:r w:rsidRPr="002C2F1B">
              <w:rPr>
                <w:rFonts w:ascii="Times New Roman" w:hAnsi="Times New Roman"/>
                <w:b/>
                <w:i/>
                <w:lang w:val="en-US"/>
              </w:rPr>
              <w:t>Students’ actions</w:t>
            </w:r>
          </w:p>
        </w:tc>
      </w:tr>
      <w:tr w:rsidR="00E6310C" w:rsidRPr="002C2F1B" w:rsidTr="00076F4D">
        <w:tc>
          <w:tcPr>
            <w:tcW w:w="1951" w:type="dxa"/>
          </w:tcPr>
          <w:p w:rsidR="00E6310C" w:rsidRPr="002C2F1B" w:rsidRDefault="00E6310C" w:rsidP="002C2F1B">
            <w:pPr>
              <w:pStyle w:val="Header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ascii="Times New Roman" w:hAnsi="Times New Roman"/>
                <w:b/>
              </w:rPr>
            </w:pPr>
            <w:r w:rsidRPr="002C2F1B">
              <w:rPr>
                <w:rFonts w:ascii="Times New Roman" w:hAnsi="Times New Roman"/>
                <w:b/>
                <w:lang w:val="en-US"/>
              </w:rPr>
              <w:t>Org</w:t>
            </w:r>
            <w:r w:rsidRPr="002C2F1B">
              <w:rPr>
                <w:rFonts w:ascii="Times New Roman" w:hAnsi="Times New Roman"/>
                <w:b/>
              </w:rPr>
              <w:t xml:space="preserve">. </w:t>
            </w:r>
            <w:r w:rsidRPr="002C2F1B">
              <w:rPr>
                <w:rFonts w:ascii="Times New Roman" w:hAnsi="Times New Roman"/>
                <w:b/>
                <w:lang w:val="en-US"/>
              </w:rPr>
              <w:t>Moment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tabs>
                <w:tab w:val="left" w:pos="180"/>
                <w:tab w:val="center" w:pos="377"/>
              </w:tabs>
              <w:spacing w:line="276" w:lineRule="auto"/>
              <w:rPr>
                <w:rFonts w:ascii="Times New Roman" w:hAnsi="Times New Roman"/>
              </w:rPr>
            </w:pPr>
            <w:r w:rsidRPr="002C2F1B">
              <w:rPr>
                <w:rFonts w:ascii="Times New Roman" w:hAnsi="Times New Roman"/>
                <w:lang w:val="en-US"/>
              </w:rPr>
              <w:tab/>
              <w:t>0,5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7920" w:type="dxa"/>
            <w:gridSpan w:val="6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  <w:lang w:val="en-US"/>
              </w:rPr>
              <w:t>Greetings</w:t>
            </w:r>
          </w:p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E6310C" w:rsidRPr="00154B32" w:rsidTr="00076F4D">
        <w:trPr>
          <w:trHeight w:val="698"/>
        </w:trPr>
        <w:tc>
          <w:tcPr>
            <w:tcW w:w="1951" w:type="dxa"/>
          </w:tcPr>
          <w:p w:rsidR="00E6310C" w:rsidRPr="002C2F1B" w:rsidRDefault="00E6310C" w:rsidP="002C2F1B">
            <w:pPr>
              <w:pStyle w:val="Standard0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b/>
                <w:sz w:val="22"/>
                <w:szCs w:val="22"/>
                <w:lang w:val="en-US"/>
              </w:rPr>
              <w:t>Warm up.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</w:rPr>
            </w:pPr>
            <w:r w:rsidRPr="002C2F1B">
              <w:rPr>
                <w:rFonts w:ascii="Times New Roman" w:hAnsi="Times New Roman"/>
                <w:lang w:val="en-US"/>
              </w:rPr>
              <w:t>2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7920" w:type="dxa"/>
            <w:gridSpan w:val="6"/>
          </w:tcPr>
          <w:p w:rsidR="00E6310C" w:rsidRPr="002C2F1B" w:rsidRDefault="00E6310C" w:rsidP="002C2F1B">
            <w:pPr>
              <w:spacing w:after="0" w:line="240" w:lineRule="auto"/>
              <w:jc w:val="both"/>
              <w:rPr>
                <w:rFonts w:ascii="Times New Roman" w:hAnsi="Times New Roman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Singing the song “Can you sing like a fish?”</w:t>
            </w:r>
          </w:p>
        </w:tc>
      </w:tr>
      <w:tr w:rsidR="00E6310C" w:rsidRPr="00154B32" w:rsidTr="00076F4D">
        <w:trPr>
          <w:trHeight w:val="796"/>
        </w:trPr>
        <w:tc>
          <w:tcPr>
            <w:tcW w:w="1951" w:type="dxa"/>
          </w:tcPr>
          <w:p w:rsidR="00E6310C" w:rsidRPr="002C2F1B" w:rsidRDefault="00E6310C" w:rsidP="002C2F1B">
            <w:pPr>
              <w:pStyle w:val="Standard0"/>
              <w:numPr>
                <w:ilvl w:val="0"/>
                <w:numId w:val="2"/>
              </w:numPr>
              <w:spacing w:line="276" w:lineRule="auto"/>
              <w:ind w:left="317" w:hanging="76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b/>
                <w:sz w:val="22"/>
                <w:szCs w:val="22"/>
                <w:lang w:val="en-US"/>
              </w:rPr>
              <w:t>Phonetic drill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tabs>
                <w:tab w:val="left" w:pos="270"/>
                <w:tab w:val="center" w:pos="377"/>
              </w:tabs>
              <w:spacing w:line="276" w:lineRule="auto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</w:rPr>
              <w:tab/>
              <w:t>3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4070" w:type="dxa"/>
            <w:gridSpan w:val="4"/>
          </w:tcPr>
          <w:p w:rsidR="00E6310C" w:rsidRPr="002C2F1B" w:rsidRDefault="00E6310C" w:rsidP="002C2F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Games in the playground and in the sports ground.</w:t>
            </w:r>
          </w:p>
        </w:tc>
        <w:tc>
          <w:tcPr>
            <w:tcW w:w="3850" w:type="dxa"/>
            <w:gridSpan w:val="2"/>
          </w:tcPr>
          <w:p w:rsidR="00E6310C" w:rsidRPr="002C2F1B" w:rsidRDefault="00E6310C" w:rsidP="002C2F1B">
            <w:pPr>
              <w:pStyle w:val="ListParagraph"/>
              <w:spacing w:after="0" w:line="240" w:lineRule="auto"/>
              <w:ind w:left="405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6310C" w:rsidRPr="00154B32" w:rsidTr="00076F4D">
        <w:trPr>
          <w:trHeight w:val="3259"/>
        </w:trPr>
        <w:tc>
          <w:tcPr>
            <w:tcW w:w="1951" w:type="dxa"/>
          </w:tcPr>
          <w:p w:rsidR="00E6310C" w:rsidRPr="002C2F1B" w:rsidRDefault="00E6310C" w:rsidP="002C2F1B">
            <w:pPr>
              <w:pStyle w:val="Standard0"/>
              <w:ind w:left="317" w:hanging="283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b/>
                <w:sz w:val="22"/>
                <w:szCs w:val="22"/>
                <w:lang w:val="en-US"/>
              </w:rPr>
              <w:t>IV.  Main part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</w:rPr>
            </w:pPr>
            <w:r w:rsidRPr="002C2F1B">
              <w:rPr>
                <w:rFonts w:ascii="Times New Roman" w:hAnsi="Times New Roman"/>
              </w:rPr>
              <w:t>4</w:t>
            </w: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  <w:lang w:val="en-US"/>
              </w:rPr>
              <w:t>5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C2F1B">
                <w:rPr>
                  <w:rFonts w:ascii="Times New Roman" w:hAnsi="Times New Roman"/>
                </w:rPr>
                <w:t>5</w:t>
              </w:r>
              <w:r w:rsidRPr="002C2F1B">
                <w:rPr>
                  <w:rFonts w:ascii="Times New Roman" w:hAnsi="Times New Roman"/>
                  <w:lang w:val="en-US"/>
                </w:rPr>
                <w:t>’</w:t>
              </w:r>
            </w:smartTag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C2F1B">
                <w:rPr>
                  <w:rFonts w:ascii="Times New Roman" w:hAnsi="Times New Roman"/>
                  <w:lang w:val="en-US"/>
                </w:rPr>
                <w:t>5’</w:t>
              </w:r>
            </w:smartTag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</w:p>
          <w:p w:rsidR="00E6310C" w:rsidRPr="002C2F1B" w:rsidRDefault="00E6310C" w:rsidP="002C2F1B">
            <w:pPr>
              <w:pStyle w:val="Header"/>
              <w:jc w:val="center"/>
              <w:rPr>
                <w:rFonts w:ascii="Times New Roman" w:hAnsi="Times New Roman"/>
                <w:lang w:val="en-US"/>
              </w:rPr>
            </w:pPr>
            <w:smartTag w:uri="urn:schemas-microsoft-com:office:smarttags" w:element="metricconverter">
              <w:smartTagPr>
                <w:attr w:name="ProductID" w:val="5’"/>
              </w:smartTagPr>
              <w:r w:rsidRPr="002C2F1B">
                <w:rPr>
                  <w:rFonts w:ascii="Times New Roman" w:hAnsi="Times New Roman"/>
                  <w:lang w:val="en-US"/>
                </w:rPr>
                <w:t>5’</w:t>
              </w:r>
            </w:smartTag>
          </w:p>
        </w:tc>
        <w:tc>
          <w:tcPr>
            <w:tcW w:w="4070" w:type="dxa"/>
            <w:gridSpan w:val="4"/>
          </w:tcPr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1. Playing the game “Please”.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2. Make the clusters “In the playground”,”In the sports ground”.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Teacher asks questions to the pupils.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4. Complete the dialogues “In the playground” and in the sports ground”.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5. Make up your own dialogue.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The teacher checks the dialogues.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6. Answer the questions on the picture and describe it.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(ex.8p.47,assessment book)</w:t>
            </w:r>
          </w:p>
          <w:p w:rsidR="00E6310C" w:rsidRPr="002C2F1B" w:rsidRDefault="00E6310C" w:rsidP="002C2F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3850" w:type="dxa"/>
            <w:gridSpan w:val="2"/>
          </w:tcPr>
          <w:p w:rsidR="00E6310C" w:rsidRPr="002C2F1B" w:rsidRDefault="00E6310C" w:rsidP="00123B52">
            <w:pPr>
              <w:spacing w:after="0" w:line="240" w:lineRule="auto"/>
              <w:ind w:left="720" w:hanging="624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1.One pupil gives the commands to the pupils</w:t>
            </w:r>
          </w:p>
          <w:p w:rsidR="00E6310C" w:rsidRPr="002C2F1B" w:rsidRDefault="00E6310C" w:rsidP="002C2F1B">
            <w:pPr>
              <w:spacing w:after="0" w:line="240" w:lineRule="auto"/>
              <w:ind w:left="720" w:hanging="624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and they do them.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2. Pupils work in groups and 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write the words in the cluster.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3. Pupils answer the questions.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4. Pupils fill in the missing words in groups.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5. Pupils make up the dialogues in pairs.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>6. Pupils individually write the answers and describe the picture.</w:t>
            </w:r>
          </w:p>
          <w:p w:rsidR="00E6310C" w:rsidRPr="002C2F1B" w:rsidRDefault="00E6310C" w:rsidP="002C2F1B">
            <w:pPr>
              <w:spacing w:after="0" w:line="240" w:lineRule="auto"/>
              <w:ind w:left="663" w:hanging="663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</w:tr>
      <w:tr w:rsidR="00E6310C" w:rsidRPr="00154B32" w:rsidTr="00076F4D">
        <w:trPr>
          <w:trHeight w:val="274"/>
        </w:trPr>
        <w:tc>
          <w:tcPr>
            <w:tcW w:w="1951" w:type="dxa"/>
          </w:tcPr>
          <w:p w:rsidR="00E6310C" w:rsidRPr="002C2F1B" w:rsidRDefault="00E6310C" w:rsidP="002C2F1B">
            <w:pPr>
              <w:pStyle w:val="ListParagraph"/>
              <w:numPr>
                <w:ilvl w:val="0"/>
                <w:numId w:val="3"/>
              </w:numPr>
              <w:spacing w:after="0"/>
              <w:ind w:left="317" w:hanging="317"/>
              <w:rPr>
                <w:rFonts w:ascii="Times New Roman" w:hAnsi="Times New Roman"/>
                <w:b/>
                <w:lang w:val="en-US" w:eastAsia="en-US"/>
              </w:rPr>
            </w:pPr>
            <w:r w:rsidRPr="002C2F1B">
              <w:rPr>
                <w:rFonts w:ascii="Times New Roman" w:hAnsi="Times New Roman"/>
                <w:b/>
                <w:lang w:val="en-US" w:eastAsia="en-US"/>
              </w:rPr>
              <w:t>Home Assignment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  <w:lang w:val="en-US"/>
              </w:rPr>
              <w:t>0,5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7920" w:type="dxa"/>
            <w:gridSpan w:val="6"/>
          </w:tcPr>
          <w:p w:rsidR="00E6310C" w:rsidRPr="002C2F1B" w:rsidRDefault="00E6310C" w:rsidP="002C2F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Dialogue to learn, draw the sports ground or the playground and describe them. </w:t>
            </w:r>
          </w:p>
        </w:tc>
      </w:tr>
      <w:tr w:rsidR="00E6310C" w:rsidRPr="002C2F1B" w:rsidTr="00076F4D">
        <w:trPr>
          <w:trHeight w:val="274"/>
        </w:trPr>
        <w:tc>
          <w:tcPr>
            <w:tcW w:w="1951" w:type="dxa"/>
          </w:tcPr>
          <w:p w:rsidR="00E6310C" w:rsidRPr="002C2F1B" w:rsidRDefault="00E6310C" w:rsidP="002C2F1B">
            <w:pPr>
              <w:pStyle w:val="Standard0"/>
              <w:numPr>
                <w:ilvl w:val="0"/>
                <w:numId w:val="3"/>
              </w:numPr>
              <w:spacing w:line="276" w:lineRule="auto"/>
              <w:ind w:left="601"/>
              <w:jc w:val="both"/>
              <w:rPr>
                <w:rFonts w:cs="Times New Roman"/>
                <w:b/>
                <w:sz w:val="22"/>
                <w:szCs w:val="22"/>
                <w:lang w:val="en-US"/>
              </w:rPr>
            </w:pPr>
            <w:r w:rsidRPr="002C2F1B">
              <w:rPr>
                <w:rFonts w:cs="Times New Roman"/>
                <w:b/>
                <w:sz w:val="22"/>
                <w:szCs w:val="22"/>
                <w:lang w:val="en-US"/>
              </w:rPr>
              <w:t>Giving feedback and assessment</w:t>
            </w:r>
          </w:p>
        </w:tc>
        <w:tc>
          <w:tcPr>
            <w:tcW w:w="770" w:type="dxa"/>
          </w:tcPr>
          <w:p w:rsidR="00E6310C" w:rsidRPr="002C2F1B" w:rsidRDefault="00E6310C" w:rsidP="002C2F1B">
            <w:pPr>
              <w:pStyle w:val="Header"/>
              <w:spacing w:line="276" w:lineRule="auto"/>
              <w:jc w:val="center"/>
              <w:rPr>
                <w:rFonts w:ascii="Times New Roman" w:hAnsi="Times New Roman"/>
                <w:lang w:val="en-US"/>
              </w:rPr>
            </w:pPr>
            <w:r w:rsidRPr="002C2F1B">
              <w:rPr>
                <w:rFonts w:ascii="Times New Roman" w:hAnsi="Times New Roman"/>
                <w:lang w:val="en-US"/>
              </w:rPr>
              <w:t>1</w:t>
            </w:r>
            <w:r w:rsidRPr="002C2F1B">
              <w:rPr>
                <w:rFonts w:ascii="Times New Roman" w:hAnsi="Times New Roman"/>
                <w:lang w:val="en-US"/>
              </w:rPr>
              <w:sym w:font="Symbol" w:char="F0A2"/>
            </w:r>
          </w:p>
        </w:tc>
        <w:tc>
          <w:tcPr>
            <w:tcW w:w="7920" w:type="dxa"/>
            <w:gridSpan w:val="6"/>
          </w:tcPr>
          <w:p w:rsidR="00E6310C" w:rsidRPr="002C2F1B" w:rsidRDefault="00E6310C" w:rsidP="002C2F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2C2F1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Today we have spoken about games .Your work was excellent. Thank you very much for your work. All pupils have got _____marks. </w:t>
            </w:r>
          </w:p>
        </w:tc>
      </w:tr>
    </w:tbl>
    <w:p w:rsidR="00E6310C" w:rsidRDefault="00E6310C">
      <w:pPr>
        <w:rPr>
          <w:lang w:val="en-US"/>
        </w:rPr>
      </w:pPr>
    </w:p>
    <w:sectPr w:rsidR="00E6310C" w:rsidSect="00574E12">
      <w:pgSz w:w="11906" w:h="16838"/>
      <w:pgMar w:top="426" w:right="907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E2A59"/>
    <w:multiLevelType w:val="hybridMultilevel"/>
    <w:tmpl w:val="B4989C26"/>
    <w:lvl w:ilvl="0" w:tplc="0184714A">
      <w:start w:val="5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90D7314"/>
    <w:multiLevelType w:val="hybridMultilevel"/>
    <w:tmpl w:val="4D18E78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B810C3F"/>
    <w:multiLevelType w:val="hybridMultilevel"/>
    <w:tmpl w:val="5FC8E3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C4C"/>
    <w:rsid w:val="00002537"/>
    <w:rsid w:val="00006324"/>
    <w:rsid w:val="0003053F"/>
    <w:rsid w:val="00033F13"/>
    <w:rsid w:val="0005160F"/>
    <w:rsid w:val="00053524"/>
    <w:rsid w:val="00067CBE"/>
    <w:rsid w:val="000715A6"/>
    <w:rsid w:val="00076F4D"/>
    <w:rsid w:val="000B6041"/>
    <w:rsid w:val="000C5198"/>
    <w:rsid w:val="000D49CC"/>
    <w:rsid w:val="000D769F"/>
    <w:rsid w:val="000E2659"/>
    <w:rsid w:val="00123B52"/>
    <w:rsid w:val="00124579"/>
    <w:rsid w:val="00136FF4"/>
    <w:rsid w:val="00142BCD"/>
    <w:rsid w:val="00147766"/>
    <w:rsid w:val="00153667"/>
    <w:rsid w:val="00154B32"/>
    <w:rsid w:val="00156990"/>
    <w:rsid w:val="0016163A"/>
    <w:rsid w:val="00177B35"/>
    <w:rsid w:val="001A14B3"/>
    <w:rsid w:val="001B7E80"/>
    <w:rsid w:val="001C40CE"/>
    <w:rsid w:val="001D6DDD"/>
    <w:rsid w:val="001F7790"/>
    <w:rsid w:val="002017BD"/>
    <w:rsid w:val="0021191F"/>
    <w:rsid w:val="00233900"/>
    <w:rsid w:val="0023450A"/>
    <w:rsid w:val="0025185C"/>
    <w:rsid w:val="00277718"/>
    <w:rsid w:val="002951C0"/>
    <w:rsid w:val="002A4090"/>
    <w:rsid w:val="002B00BA"/>
    <w:rsid w:val="002C1A5A"/>
    <w:rsid w:val="002C2F1B"/>
    <w:rsid w:val="002D1EE6"/>
    <w:rsid w:val="002E358F"/>
    <w:rsid w:val="002F2093"/>
    <w:rsid w:val="003021C1"/>
    <w:rsid w:val="00335A69"/>
    <w:rsid w:val="00373007"/>
    <w:rsid w:val="00377426"/>
    <w:rsid w:val="0039465D"/>
    <w:rsid w:val="003954F5"/>
    <w:rsid w:val="003B15B8"/>
    <w:rsid w:val="003C6B22"/>
    <w:rsid w:val="003C7090"/>
    <w:rsid w:val="003E7C87"/>
    <w:rsid w:val="004066F1"/>
    <w:rsid w:val="004214AB"/>
    <w:rsid w:val="00427157"/>
    <w:rsid w:val="004315F9"/>
    <w:rsid w:val="00441100"/>
    <w:rsid w:val="00442AF2"/>
    <w:rsid w:val="00446E84"/>
    <w:rsid w:val="0045270F"/>
    <w:rsid w:val="00467CB8"/>
    <w:rsid w:val="00482D8E"/>
    <w:rsid w:val="0048374B"/>
    <w:rsid w:val="0048530F"/>
    <w:rsid w:val="005052CB"/>
    <w:rsid w:val="00543900"/>
    <w:rsid w:val="005465D8"/>
    <w:rsid w:val="00551F21"/>
    <w:rsid w:val="0055514B"/>
    <w:rsid w:val="00573A90"/>
    <w:rsid w:val="00574E12"/>
    <w:rsid w:val="00596BFE"/>
    <w:rsid w:val="005D4921"/>
    <w:rsid w:val="00604BBD"/>
    <w:rsid w:val="00643094"/>
    <w:rsid w:val="00653B05"/>
    <w:rsid w:val="00675BF9"/>
    <w:rsid w:val="006C0087"/>
    <w:rsid w:val="006C1508"/>
    <w:rsid w:val="006C2461"/>
    <w:rsid w:val="007001AC"/>
    <w:rsid w:val="00737040"/>
    <w:rsid w:val="007522FE"/>
    <w:rsid w:val="0078522D"/>
    <w:rsid w:val="00792816"/>
    <w:rsid w:val="007935A1"/>
    <w:rsid w:val="007E471A"/>
    <w:rsid w:val="007E7C86"/>
    <w:rsid w:val="007F151E"/>
    <w:rsid w:val="007F283D"/>
    <w:rsid w:val="008070B1"/>
    <w:rsid w:val="00830ECC"/>
    <w:rsid w:val="008443FF"/>
    <w:rsid w:val="0085574F"/>
    <w:rsid w:val="008760AF"/>
    <w:rsid w:val="00893D41"/>
    <w:rsid w:val="008B533B"/>
    <w:rsid w:val="008F5BAC"/>
    <w:rsid w:val="00906498"/>
    <w:rsid w:val="0093496B"/>
    <w:rsid w:val="00937DB1"/>
    <w:rsid w:val="0097009C"/>
    <w:rsid w:val="009E6E7A"/>
    <w:rsid w:val="009F7625"/>
    <w:rsid w:val="00A0605E"/>
    <w:rsid w:val="00A17495"/>
    <w:rsid w:val="00A23FC4"/>
    <w:rsid w:val="00A244F0"/>
    <w:rsid w:val="00A43972"/>
    <w:rsid w:val="00A44A0D"/>
    <w:rsid w:val="00A66FED"/>
    <w:rsid w:val="00A67292"/>
    <w:rsid w:val="00A807D9"/>
    <w:rsid w:val="00A859C2"/>
    <w:rsid w:val="00A9430B"/>
    <w:rsid w:val="00AC7BA1"/>
    <w:rsid w:val="00AF7653"/>
    <w:rsid w:val="00BA0C4C"/>
    <w:rsid w:val="00BA28B7"/>
    <w:rsid w:val="00BC7F66"/>
    <w:rsid w:val="00BD795A"/>
    <w:rsid w:val="00C055BD"/>
    <w:rsid w:val="00C07611"/>
    <w:rsid w:val="00C3138E"/>
    <w:rsid w:val="00C31D72"/>
    <w:rsid w:val="00C52BB3"/>
    <w:rsid w:val="00C92590"/>
    <w:rsid w:val="00D43729"/>
    <w:rsid w:val="00D46105"/>
    <w:rsid w:val="00D8437A"/>
    <w:rsid w:val="00D93F8F"/>
    <w:rsid w:val="00DA4161"/>
    <w:rsid w:val="00DB016C"/>
    <w:rsid w:val="00DB7431"/>
    <w:rsid w:val="00DC665D"/>
    <w:rsid w:val="00DE0902"/>
    <w:rsid w:val="00DF136A"/>
    <w:rsid w:val="00E0424C"/>
    <w:rsid w:val="00E15AA6"/>
    <w:rsid w:val="00E375AD"/>
    <w:rsid w:val="00E45E40"/>
    <w:rsid w:val="00E56E3F"/>
    <w:rsid w:val="00E619A4"/>
    <w:rsid w:val="00E6310C"/>
    <w:rsid w:val="00E87A57"/>
    <w:rsid w:val="00E905C2"/>
    <w:rsid w:val="00EE4253"/>
    <w:rsid w:val="00EE7917"/>
    <w:rsid w:val="00F073AB"/>
    <w:rsid w:val="00F52B44"/>
    <w:rsid w:val="00F7091F"/>
    <w:rsid w:val="00F712E6"/>
    <w:rsid w:val="00FC3505"/>
    <w:rsid w:val="00FD5516"/>
    <w:rsid w:val="00FF3286"/>
    <w:rsid w:val="00FF3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C4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0C4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0C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BA0C4C"/>
    <w:pPr>
      <w:ind w:left="720"/>
      <w:contextualSpacing/>
    </w:pPr>
  </w:style>
  <w:style w:type="character" w:customStyle="1" w:styleId="Standard">
    <w:name w:val="Standard Знак"/>
    <w:basedOn w:val="DefaultParagraphFont"/>
    <w:link w:val="Standard0"/>
    <w:uiPriority w:val="99"/>
    <w:locked/>
    <w:rsid w:val="00BA0C4C"/>
    <w:rPr>
      <w:rFonts w:ascii="Times New Roman" w:eastAsia="SimSun" w:hAnsi="Times New Roman" w:cs="Mangal"/>
      <w:kern w:val="3"/>
      <w:sz w:val="24"/>
      <w:szCs w:val="24"/>
      <w:lang w:val="ru-RU" w:eastAsia="zh-CN" w:bidi="hi-IN"/>
    </w:rPr>
  </w:style>
  <w:style w:type="paragraph" w:customStyle="1" w:styleId="Standard0">
    <w:name w:val="Standard"/>
    <w:link w:val="Standard"/>
    <w:uiPriority w:val="99"/>
    <w:rsid w:val="00BA0C4C"/>
    <w:pPr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leGrid">
    <w:name w:val="Table Grid"/>
    <w:basedOn w:val="TableNormal"/>
    <w:uiPriority w:val="99"/>
    <w:rsid w:val="00BA0C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2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1</Pages>
  <Words>289</Words>
  <Characters>1651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Гульзира</dc:creator>
  <cp:keywords/>
  <dc:description/>
  <cp:lastModifiedBy>user</cp:lastModifiedBy>
  <cp:revision>8</cp:revision>
  <cp:lastPrinted>2016-04-20T03:25:00Z</cp:lastPrinted>
  <dcterms:created xsi:type="dcterms:W3CDTF">2016-04-15T14:43:00Z</dcterms:created>
  <dcterms:modified xsi:type="dcterms:W3CDTF">2016-04-20T04:24:00Z</dcterms:modified>
</cp:coreProperties>
</file>